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BB" w:rsidRPr="00C9162F" w:rsidRDefault="00BE1DBB" w:rsidP="00C06D51">
      <w:pPr>
        <w:jc w:val="center"/>
        <w:rPr>
          <w:rFonts w:ascii="Times New Roman" w:eastAsia="標楷體" w:hAnsi="Times New Roman" w:cs="Times New Roman"/>
          <w:color w:val="0000FF"/>
          <w:sz w:val="32"/>
          <w:szCs w:val="32"/>
        </w:rPr>
      </w:pPr>
      <w:r w:rsidRPr="00C9162F">
        <w:rPr>
          <w:rFonts w:ascii="Times New Roman" w:eastAsia="標楷體" w:hAnsi="標楷體" w:cs="標楷體" w:hint="eastAsia"/>
          <w:color w:val="0000FF"/>
          <w:sz w:val="32"/>
          <w:szCs w:val="32"/>
        </w:rPr>
        <w:t>活用通勤上下學的時間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標楷體" w:cs="Times New Roman"/>
          <w:sz w:val="28"/>
          <w:szCs w:val="28"/>
        </w:rPr>
        <w:t xml:space="preserve">   </w:t>
      </w:r>
      <w:r w:rsidRPr="00C9162F">
        <w:rPr>
          <w:rFonts w:ascii="Times New Roman" w:eastAsia="標楷體" w:hAnsi="標楷體" w:cs="標楷體" w:hint="eastAsia"/>
          <w:sz w:val="28"/>
          <w:szCs w:val="28"/>
        </w:rPr>
        <w:t>「好無聊哦！」每天上下學的這段時間中，雅芳總是百般無聊的看著窗外，不知道應該做些甚麼。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vanish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 xml:space="preserve">　　大部分的學生都需要靠著走路、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>搭公車、火車或捷運等通勤方式上下學，如果每天甚麼都不做，長期累積下來，你會發現自己浪費了相當可觀的時間。對考生而言，每分每秒的時間都是很寶貴的，如果就這樣任意讓它溜走，不是非常可惜嗎？在這段時間中考生們應該如何將時間充分運用，才不會浪費這一段早、晚的時光呢？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b/>
          <w:bCs/>
          <w:sz w:val="28"/>
          <w:szCs w:val="28"/>
        </w:rPr>
        <w:t>一、背誦、記憶好時機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 xml:space="preserve">　　每天早晚，大家總要在學校與家門之間這段距離花上一些時間，在這段「有點長又不會太長」的時間裡，實在是可以來好好運用一下。與其總是在半夜裡熬夜Ｋ書，倒不如充分利用這段時間來複習課。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 xml:space="preserve">　　由於大部分的同學都是搭車上下學，車子開動的時候車身容易晃動，如果這時在車上進行長時間的閱讀，除了容易使眼睛疲勞、傷害視力外，也容易造成頭昏、暈車、想吐等身體不適的現象。如果想要利用搭車通勤的這段時間來複習課業的話，最好選擇不需要長時間盯著書本的複習方式。如英文單字背誦，只要準備小小的生字卡，就可以站在公車上背單字，而且不需要一直盯著書本看，不僅較不容易使眼睛受到傷害，也可以達到復習課業的功效。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b/>
          <w:bCs/>
          <w:sz w:val="28"/>
          <w:szCs w:val="28"/>
        </w:rPr>
        <w:t>二、小睡片刻精神好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 xml:space="preserve">　　在通勤的這段時間裡，考生們可以用來稍事休息一下已恢復精神。早上的時候，經常會因為前一夜熬夜過晚而產生疲累，因此常會讓人沒有精神、沒睡飽的感覺。在搭車通勤的時候，剛好可以用來補個小眠，減少一些睡意；等到上課的時候，精神就能更好，不會打瞌睡，也更能有足夠的注意力學習。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 xml:space="preserve">　　下午由於一整天上課的關係，大腦一直保持在高度運作的狀態之下，放學後的這段時間，如果能趁機小睡片刻，更可以消除白天所累積的疲勞，使身體能在接下來補習、溫習課業的時間中繼續加油。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b/>
          <w:bCs/>
          <w:sz w:val="28"/>
          <w:szCs w:val="28"/>
        </w:rPr>
        <w:t>三、聽聽音樂或廣播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 xml:space="preserve">　　同學們可以在書包裡帶一台隨身聽，利用通勤的這段時間聽聽音樂、放鬆一下下一整天的緊張的心情；也可以聽廣播，利用廣播獲取最新消息。不要把自己整天都埋首於書堆中，偶爾休息一下，可以減少考試所造成的心理壓力。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b/>
          <w:bCs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b/>
          <w:bCs/>
          <w:sz w:val="28"/>
          <w:szCs w:val="28"/>
        </w:rPr>
        <w:t>四、有時發呆也不錯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 xml:space="preserve">　　考生們為了將書本在大考前能完全吸收，總是夜以繼日不停的使用大腦來儲存各種知識，所以大腦一直處於活動的狀態而幾乎得不到休息。在通勤的這一段時間裡並不一定要繼續用腦，偶爾讓大腦輕鬆一下，使大腦休息，甚麼也別想、甚麼都別作，把考試、作業、補習等全部拋到腦後，把大腦「淨空」，反而能讓思緒變得更清晰，心情也會變好。</w:t>
      </w:r>
    </w:p>
    <w:p w:rsidR="00BE1DBB" w:rsidRPr="00C9162F" w:rsidRDefault="00BE1DBB" w:rsidP="00C06D51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C9162F">
        <w:rPr>
          <w:rFonts w:ascii="Times New Roman" w:eastAsia="標楷體" w:hAnsi="標楷體" w:cs="標楷體" w:hint="eastAsia"/>
          <w:sz w:val="28"/>
          <w:szCs w:val="28"/>
        </w:rPr>
        <w:t>以上節錄自《摘自考生讀書不累６６招》（三思堂文化事業出版於０６年五月）</w:t>
      </w:r>
    </w:p>
    <w:sectPr w:rsidR="00BE1DBB" w:rsidRPr="00C9162F" w:rsidSect="0092156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568"/>
    <w:rsid w:val="00005208"/>
    <w:rsid w:val="000175AE"/>
    <w:rsid w:val="00026239"/>
    <w:rsid w:val="00054F7C"/>
    <w:rsid w:val="000567C1"/>
    <w:rsid w:val="000618A3"/>
    <w:rsid w:val="000676B8"/>
    <w:rsid w:val="000704EC"/>
    <w:rsid w:val="00094D7E"/>
    <w:rsid w:val="000B46BC"/>
    <w:rsid w:val="000B5642"/>
    <w:rsid w:val="000F52EA"/>
    <w:rsid w:val="00153F08"/>
    <w:rsid w:val="00164E36"/>
    <w:rsid w:val="00190661"/>
    <w:rsid w:val="001C0679"/>
    <w:rsid w:val="001C0B86"/>
    <w:rsid w:val="001C5E3B"/>
    <w:rsid w:val="001F2BDF"/>
    <w:rsid w:val="00221DF4"/>
    <w:rsid w:val="00226A79"/>
    <w:rsid w:val="00234E28"/>
    <w:rsid w:val="0025393D"/>
    <w:rsid w:val="00261000"/>
    <w:rsid w:val="0026284C"/>
    <w:rsid w:val="00265C64"/>
    <w:rsid w:val="0028148E"/>
    <w:rsid w:val="00296ED0"/>
    <w:rsid w:val="002D6D30"/>
    <w:rsid w:val="003048C3"/>
    <w:rsid w:val="0032363C"/>
    <w:rsid w:val="00330824"/>
    <w:rsid w:val="00330F5B"/>
    <w:rsid w:val="00345694"/>
    <w:rsid w:val="00353A64"/>
    <w:rsid w:val="00355AF0"/>
    <w:rsid w:val="00367FB2"/>
    <w:rsid w:val="00370CF0"/>
    <w:rsid w:val="003B1735"/>
    <w:rsid w:val="003E1DEA"/>
    <w:rsid w:val="003E36A7"/>
    <w:rsid w:val="003E691D"/>
    <w:rsid w:val="00413B90"/>
    <w:rsid w:val="00424180"/>
    <w:rsid w:val="00451B55"/>
    <w:rsid w:val="00453E8D"/>
    <w:rsid w:val="004546F3"/>
    <w:rsid w:val="00483C24"/>
    <w:rsid w:val="00485EEF"/>
    <w:rsid w:val="00496C4F"/>
    <w:rsid w:val="004A4CD8"/>
    <w:rsid w:val="004B05CD"/>
    <w:rsid w:val="004E42A9"/>
    <w:rsid w:val="004E4500"/>
    <w:rsid w:val="00504C52"/>
    <w:rsid w:val="00534DAB"/>
    <w:rsid w:val="00557EF4"/>
    <w:rsid w:val="0056670D"/>
    <w:rsid w:val="0057691F"/>
    <w:rsid w:val="005B0036"/>
    <w:rsid w:val="005B63C6"/>
    <w:rsid w:val="005C23C0"/>
    <w:rsid w:val="005C29FA"/>
    <w:rsid w:val="005E45EF"/>
    <w:rsid w:val="005F600D"/>
    <w:rsid w:val="00605006"/>
    <w:rsid w:val="0061695B"/>
    <w:rsid w:val="00626393"/>
    <w:rsid w:val="00677460"/>
    <w:rsid w:val="006979D5"/>
    <w:rsid w:val="006A0792"/>
    <w:rsid w:val="006C2C96"/>
    <w:rsid w:val="006C44E1"/>
    <w:rsid w:val="006C5590"/>
    <w:rsid w:val="006D6D21"/>
    <w:rsid w:val="0070595C"/>
    <w:rsid w:val="00740084"/>
    <w:rsid w:val="00744A35"/>
    <w:rsid w:val="00750C09"/>
    <w:rsid w:val="00762733"/>
    <w:rsid w:val="0077076A"/>
    <w:rsid w:val="00775F7B"/>
    <w:rsid w:val="007A1B89"/>
    <w:rsid w:val="007B54E1"/>
    <w:rsid w:val="007B7EAC"/>
    <w:rsid w:val="007D786F"/>
    <w:rsid w:val="007F320A"/>
    <w:rsid w:val="007F4ED6"/>
    <w:rsid w:val="007F7159"/>
    <w:rsid w:val="007F7A63"/>
    <w:rsid w:val="0080395F"/>
    <w:rsid w:val="0085298C"/>
    <w:rsid w:val="008573F4"/>
    <w:rsid w:val="00861E89"/>
    <w:rsid w:val="00867F10"/>
    <w:rsid w:val="00890791"/>
    <w:rsid w:val="0089634E"/>
    <w:rsid w:val="008A1D1E"/>
    <w:rsid w:val="008C7646"/>
    <w:rsid w:val="008D5F46"/>
    <w:rsid w:val="008F1345"/>
    <w:rsid w:val="00921568"/>
    <w:rsid w:val="00935A6E"/>
    <w:rsid w:val="00944B55"/>
    <w:rsid w:val="00963D8B"/>
    <w:rsid w:val="00974FC7"/>
    <w:rsid w:val="009B507A"/>
    <w:rsid w:val="009B702F"/>
    <w:rsid w:val="009C476B"/>
    <w:rsid w:val="00A15E0B"/>
    <w:rsid w:val="00A278CA"/>
    <w:rsid w:val="00A5450D"/>
    <w:rsid w:val="00A677F0"/>
    <w:rsid w:val="00A71756"/>
    <w:rsid w:val="00AA27A8"/>
    <w:rsid w:val="00AA39C9"/>
    <w:rsid w:val="00AB6591"/>
    <w:rsid w:val="00AD2D25"/>
    <w:rsid w:val="00B06FA2"/>
    <w:rsid w:val="00B5590A"/>
    <w:rsid w:val="00B8627E"/>
    <w:rsid w:val="00BA3C1F"/>
    <w:rsid w:val="00BB5716"/>
    <w:rsid w:val="00BB58D0"/>
    <w:rsid w:val="00BC295B"/>
    <w:rsid w:val="00BD39FC"/>
    <w:rsid w:val="00BE1DBB"/>
    <w:rsid w:val="00BE256C"/>
    <w:rsid w:val="00BF6CAF"/>
    <w:rsid w:val="00C06D51"/>
    <w:rsid w:val="00C10916"/>
    <w:rsid w:val="00C15405"/>
    <w:rsid w:val="00C15485"/>
    <w:rsid w:val="00C21C83"/>
    <w:rsid w:val="00C24159"/>
    <w:rsid w:val="00C27D78"/>
    <w:rsid w:val="00C415B9"/>
    <w:rsid w:val="00C62DC5"/>
    <w:rsid w:val="00C839C6"/>
    <w:rsid w:val="00C87420"/>
    <w:rsid w:val="00C9162F"/>
    <w:rsid w:val="00CC760C"/>
    <w:rsid w:val="00CE78D0"/>
    <w:rsid w:val="00CF23BB"/>
    <w:rsid w:val="00D03CF4"/>
    <w:rsid w:val="00D10EF6"/>
    <w:rsid w:val="00D1567E"/>
    <w:rsid w:val="00D3353A"/>
    <w:rsid w:val="00D609C1"/>
    <w:rsid w:val="00D750A1"/>
    <w:rsid w:val="00D942CD"/>
    <w:rsid w:val="00D95F5B"/>
    <w:rsid w:val="00DA1CF4"/>
    <w:rsid w:val="00DC65CB"/>
    <w:rsid w:val="00DC6736"/>
    <w:rsid w:val="00DE6B95"/>
    <w:rsid w:val="00DF2E0E"/>
    <w:rsid w:val="00DF6564"/>
    <w:rsid w:val="00DF6762"/>
    <w:rsid w:val="00E76067"/>
    <w:rsid w:val="00E76F04"/>
    <w:rsid w:val="00E774A6"/>
    <w:rsid w:val="00E94B0F"/>
    <w:rsid w:val="00ED0E8B"/>
    <w:rsid w:val="00ED335D"/>
    <w:rsid w:val="00EE6F4A"/>
    <w:rsid w:val="00F04494"/>
    <w:rsid w:val="00F13B7E"/>
    <w:rsid w:val="00F60C58"/>
    <w:rsid w:val="00F63F48"/>
    <w:rsid w:val="00FC60BE"/>
    <w:rsid w:val="00FD2EB7"/>
    <w:rsid w:val="00FE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791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157</Words>
  <Characters>901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消除疲勞的方法</dc:title>
  <dc:subject/>
  <dc:creator>Valued Acer Customer</dc:creator>
  <cp:keywords/>
  <dc:description/>
  <cp:lastModifiedBy>user</cp:lastModifiedBy>
  <cp:revision>3</cp:revision>
  <dcterms:created xsi:type="dcterms:W3CDTF">2011-04-12T04:56:00Z</dcterms:created>
  <dcterms:modified xsi:type="dcterms:W3CDTF">2011-04-12T05:03:00Z</dcterms:modified>
</cp:coreProperties>
</file>